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7776D" w14:textId="77777777" w:rsidR="0070664D" w:rsidRDefault="0070664D" w:rsidP="007066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del HILL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1A4D51B7" w14:textId="77777777" w:rsidR="0070664D" w:rsidRDefault="0070664D" w:rsidP="007066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Guilsborough</w:t>
      </w:r>
      <w:proofErr w:type="spellEnd"/>
      <w:r>
        <w:rPr>
          <w:rFonts w:cs="Times New Roman"/>
          <w:szCs w:val="24"/>
        </w:rPr>
        <w:t>, Northamptonshire. Husbandman.</w:t>
      </w:r>
    </w:p>
    <w:p w14:paraId="2344870A" w14:textId="77777777" w:rsidR="0070664D" w:rsidRDefault="0070664D" w:rsidP="0070664D">
      <w:pPr>
        <w:pStyle w:val="NoSpacing"/>
        <w:rPr>
          <w:rFonts w:cs="Times New Roman"/>
          <w:szCs w:val="24"/>
        </w:rPr>
      </w:pPr>
    </w:p>
    <w:p w14:paraId="16FD4EE5" w14:textId="77777777" w:rsidR="0070664D" w:rsidRDefault="0070664D" w:rsidP="0070664D">
      <w:pPr>
        <w:pStyle w:val="NoSpacing"/>
        <w:rPr>
          <w:rFonts w:cs="Times New Roman"/>
          <w:szCs w:val="24"/>
        </w:rPr>
      </w:pPr>
    </w:p>
    <w:p w14:paraId="0EC86CE1" w14:textId="77777777" w:rsidR="0070664D" w:rsidRDefault="0070664D" w:rsidP="007066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 xml:space="preserve">Philip </w:t>
      </w:r>
      <w:proofErr w:type="spellStart"/>
      <w:r>
        <w:rPr>
          <w:rFonts w:cs="Times New Roman"/>
          <w:szCs w:val="24"/>
        </w:rPr>
        <w:t>Assheby</w:t>
      </w:r>
      <w:proofErr w:type="spellEnd"/>
      <w:r>
        <w:rPr>
          <w:rFonts w:cs="Times New Roman"/>
          <w:szCs w:val="24"/>
        </w:rPr>
        <w:t xml:space="preserve">(q.v.) brought a plaint of debt against him and </w:t>
      </w:r>
      <w:proofErr w:type="gramStart"/>
      <w:r>
        <w:rPr>
          <w:rFonts w:cs="Times New Roman"/>
          <w:szCs w:val="24"/>
        </w:rPr>
        <w:t>Thomas</w:t>
      </w:r>
      <w:proofErr w:type="gramEnd"/>
    </w:p>
    <w:p w14:paraId="3A05A45E" w14:textId="77777777" w:rsidR="0070664D" w:rsidRDefault="0070664D" w:rsidP="007066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Lightfote</w:t>
      </w:r>
      <w:proofErr w:type="spellEnd"/>
      <w:r>
        <w:rPr>
          <w:rFonts w:cs="Times New Roman"/>
          <w:szCs w:val="24"/>
        </w:rPr>
        <w:t xml:space="preserve"> of London, spurrier(q.v.).</w:t>
      </w:r>
    </w:p>
    <w:p w14:paraId="057F7F92" w14:textId="77777777" w:rsidR="0070664D" w:rsidRDefault="0070664D" w:rsidP="007066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3DAB">
          <w:rPr>
            <w:rStyle w:val="Hyperlink"/>
            <w:rFonts w:cs="Times New Roman"/>
            <w:szCs w:val="24"/>
          </w:rPr>
          <w:t>https://waalt.uh.edu/index.php/CP40/618:_A-J</w:t>
        </w:r>
      </w:hyperlink>
      <w:r>
        <w:rPr>
          <w:rFonts w:cs="Times New Roman"/>
          <w:szCs w:val="24"/>
        </w:rPr>
        <w:t xml:space="preserve"> )</w:t>
      </w:r>
    </w:p>
    <w:p w14:paraId="074DBA37" w14:textId="77777777" w:rsidR="0070664D" w:rsidRDefault="0070664D" w:rsidP="0070664D">
      <w:pPr>
        <w:pStyle w:val="NoSpacing"/>
        <w:rPr>
          <w:rFonts w:cs="Times New Roman"/>
          <w:szCs w:val="24"/>
        </w:rPr>
      </w:pPr>
    </w:p>
    <w:p w14:paraId="4BED8FF8" w14:textId="77777777" w:rsidR="0070664D" w:rsidRDefault="0070664D" w:rsidP="0070664D">
      <w:pPr>
        <w:pStyle w:val="NoSpacing"/>
        <w:rPr>
          <w:rFonts w:cs="Times New Roman"/>
          <w:szCs w:val="24"/>
        </w:rPr>
      </w:pPr>
    </w:p>
    <w:p w14:paraId="73B8FB93" w14:textId="77777777" w:rsidR="0070664D" w:rsidRDefault="0070664D" w:rsidP="007066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2024</w:t>
      </w:r>
    </w:p>
    <w:p w14:paraId="3B2559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573BF" w14:textId="77777777" w:rsidR="0070664D" w:rsidRDefault="0070664D" w:rsidP="009139A6">
      <w:r>
        <w:separator/>
      </w:r>
    </w:p>
  </w:endnote>
  <w:endnote w:type="continuationSeparator" w:id="0">
    <w:p w14:paraId="038F9422" w14:textId="77777777" w:rsidR="0070664D" w:rsidRDefault="007066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6EF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10F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05E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BD18D" w14:textId="77777777" w:rsidR="0070664D" w:rsidRDefault="0070664D" w:rsidP="009139A6">
      <w:r>
        <w:separator/>
      </w:r>
    </w:p>
  </w:footnote>
  <w:footnote w:type="continuationSeparator" w:id="0">
    <w:p w14:paraId="43D0CB2E" w14:textId="77777777" w:rsidR="0070664D" w:rsidRDefault="007066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13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BDB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BB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64D"/>
    <w:rsid w:val="000666E0"/>
    <w:rsid w:val="002510B7"/>
    <w:rsid w:val="00270799"/>
    <w:rsid w:val="005C130B"/>
    <w:rsid w:val="0070664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EA7A5"/>
  <w15:chartTrackingRefBased/>
  <w15:docId w15:val="{A02DFBAC-46BE-4D39-B159-1CB2206A6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066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2024-04-29T10:38:00Z</dcterms:created>
  <dcterms:modified xsi:type="dcterms:W3CDTF">2024-04-29T10:38:00Z</dcterms:modified>
</cp:coreProperties>
</file>